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8A7F8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Philippa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570AA70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Singlewoman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E477742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70061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68E89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John Spencer of London, tailor(q.v.), was pardoned for not appearing to </w:t>
      </w:r>
    </w:p>
    <w:p w14:paraId="5BE6FD01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her touching a debt of £120.   (C.P.R. 1467-77 p.4)</w:t>
      </w:r>
    </w:p>
    <w:p w14:paraId="4784E408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CEA7C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C803F" w14:textId="77777777" w:rsidR="00997EBE" w:rsidRDefault="00997EBE" w:rsidP="00997E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p w14:paraId="41ED7C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A2BBD" w14:textId="77777777" w:rsidR="00997EBE" w:rsidRDefault="00997EBE" w:rsidP="009139A6">
      <w:r>
        <w:separator/>
      </w:r>
    </w:p>
  </w:endnote>
  <w:endnote w:type="continuationSeparator" w:id="0">
    <w:p w14:paraId="6C8D598D" w14:textId="77777777" w:rsidR="00997EBE" w:rsidRDefault="00997E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C69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F81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B2F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3D966" w14:textId="77777777" w:rsidR="00997EBE" w:rsidRDefault="00997EBE" w:rsidP="009139A6">
      <w:r>
        <w:separator/>
      </w:r>
    </w:p>
  </w:footnote>
  <w:footnote w:type="continuationSeparator" w:id="0">
    <w:p w14:paraId="56AFBED3" w14:textId="77777777" w:rsidR="00997EBE" w:rsidRDefault="00997E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94B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F73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3D5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EBE"/>
    <w:rsid w:val="000666E0"/>
    <w:rsid w:val="002510B7"/>
    <w:rsid w:val="005C130B"/>
    <w:rsid w:val="00826F5C"/>
    <w:rsid w:val="009139A6"/>
    <w:rsid w:val="009448BB"/>
    <w:rsid w:val="00997EBE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C3079"/>
  <w15:chartTrackingRefBased/>
  <w15:docId w15:val="{5D5B6F3B-7600-4915-AD1F-91812436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2021-03-20T22:07:00Z</dcterms:created>
  <dcterms:modified xsi:type="dcterms:W3CDTF">2021-03-20T22:08:00Z</dcterms:modified>
</cp:coreProperties>
</file>